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61F0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RADENORE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00D0209D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B7FD424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1FA5042" w14:textId="77777777" w:rsidR="008E0EC8" w:rsidRDefault="008E0EC8" w:rsidP="008E0EC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Shropshire, except the town of </w:t>
      </w:r>
    </w:p>
    <w:p w14:paraId="7AE5B77C" w14:textId="77777777" w:rsidR="008E0EC8" w:rsidRDefault="008E0EC8" w:rsidP="008E0EC8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Shrewsbury, the moiety of the taxes of a fifteenth and a tenth which were granted to the King at the last Parliament.</w:t>
      </w:r>
    </w:p>
    <w:p w14:paraId="59BD0323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p.181)</w:t>
      </w:r>
    </w:p>
    <w:p w14:paraId="432E46A2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158846C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BDD1FB1" w14:textId="77777777" w:rsidR="008E0EC8" w:rsidRDefault="008E0EC8" w:rsidP="008E0EC8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6E18FA64" w14:textId="417B358F" w:rsidR="00BA00AB" w:rsidRPr="00EB3209" w:rsidRDefault="00BA00AB" w:rsidP="008E0EC8">
      <w:pPr>
        <w:pStyle w:val="NoSpacing"/>
        <w:jc w:val="right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75550" w14:textId="77777777" w:rsidR="008E0EC8" w:rsidRDefault="008E0EC8" w:rsidP="009139A6">
      <w:r>
        <w:separator/>
      </w:r>
    </w:p>
  </w:endnote>
  <w:endnote w:type="continuationSeparator" w:id="0">
    <w:p w14:paraId="5E7821C0" w14:textId="77777777" w:rsidR="008E0EC8" w:rsidRDefault="008E0E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B60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01D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D7D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9E1BD" w14:textId="77777777" w:rsidR="008E0EC8" w:rsidRDefault="008E0EC8" w:rsidP="009139A6">
      <w:r>
        <w:separator/>
      </w:r>
    </w:p>
  </w:footnote>
  <w:footnote w:type="continuationSeparator" w:id="0">
    <w:p w14:paraId="295D6F95" w14:textId="77777777" w:rsidR="008E0EC8" w:rsidRDefault="008E0E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8E0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F41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58D2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EC8"/>
    <w:rsid w:val="000666E0"/>
    <w:rsid w:val="002510B7"/>
    <w:rsid w:val="00270799"/>
    <w:rsid w:val="005C130B"/>
    <w:rsid w:val="00826F5C"/>
    <w:rsid w:val="008E0EC8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649D7"/>
  <w15:chartTrackingRefBased/>
  <w15:docId w15:val="{2924A989-609E-4807-9202-B59797A16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EC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2024-04-26T15:04:00Z</dcterms:created>
  <dcterms:modified xsi:type="dcterms:W3CDTF">2024-04-26T15:04:00Z</dcterms:modified>
</cp:coreProperties>
</file>